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47E3F97F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6D1C82">
        <w:rPr>
          <w:rFonts w:cs="Arial"/>
        </w:rPr>
        <w:t>07</w:t>
      </w:r>
      <w:r w:rsidR="00B33FD4">
        <w:rPr>
          <w:rFonts w:cs="Arial"/>
        </w:rPr>
        <w:t>/202</w:t>
      </w:r>
      <w:r w:rsidR="004A50ED">
        <w:rPr>
          <w:rFonts w:cs="Arial"/>
        </w:rPr>
        <w:t>5</w:t>
      </w:r>
    </w:p>
    <w:p w14:paraId="3CA419E5" w14:textId="2ED0E86E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4A50ED">
        <w:rPr>
          <w:rFonts w:cs="Arial"/>
        </w:rPr>
        <w:t>5-</w:t>
      </w:r>
      <w:r w:rsidR="00CF08EE">
        <w:rPr>
          <w:rFonts w:cs="Arial"/>
        </w:rPr>
        <w:t>223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3747" w:type="dxa"/>
        <w:tblInd w:w="38" w:type="dxa"/>
        <w:tblLook w:val="04A0" w:firstRow="1" w:lastRow="0" w:firstColumn="1" w:lastColumn="0" w:noHBand="0" w:noVBand="1"/>
      </w:tblPr>
      <w:tblGrid>
        <w:gridCol w:w="1820"/>
        <w:gridCol w:w="2927"/>
        <w:gridCol w:w="3520"/>
        <w:gridCol w:w="1622"/>
        <w:gridCol w:w="1692"/>
        <w:gridCol w:w="2166"/>
      </w:tblGrid>
      <w:tr w:rsidR="005B00FD" w:rsidRPr="005B00FD" w14:paraId="7EAD5C8D" w14:textId="77777777" w:rsidTr="00770AF4">
        <w:trPr>
          <w:trHeight w:val="311"/>
        </w:trPr>
        <w:tc>
          <w:tcPr>
            <w:tcW w:w="1820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2927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520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692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166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D3552E" w:rsidRPr="005B00FD" w14:paraId="377BD5BE" w14:textId="77777777" w:rsidTr="00770AF4">
        <w:trPr>
          <w:trHeight w:val="567"/>
        </w:trPr>
        <w:tc>
          <w:tcPr>
            <w:tcW w:w="1820" w:type="dxa"/>
          </w:tcPr>
          <w:p w14:paraId="5BC4869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1D6CCC0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20" w:type="dxa"/>
            <w:vAlign w:val="center"/>
          </w:tcPr>
          <w:p w14:paraId="3037A447" w14:textId="00A5F98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>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22" w:type="dxa"/>
            <w:vAlign w:val="center"/>
          </w:tcPr>
          <w:p w14:paraId="61A6112E" w14:textId="1EF1481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 xml:space="preserve">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</w:p>
        </w:tc>
        <w:tc>
          <w:tcPr>
            <w:tcW w:w="1692" w:type="dxa"/>
            <w:vAlign w:val="center"/>
          </w:tcPr>
          <w:p w14:paraId="3AEE064D" w14:textId="1F1D212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B00FD">
              <w:rPr>
                <w:sz w:val="20"/>
                <w:szCs w:val="20"/>
              </w:rPr>
              <w:t xml:space="preserve">eposredno plačilo </w:t>
            </w:r>
            <w:r w:rsidR="00770AF4"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770AF4">
              <w:rPr>
                <w:i/>
                <w:color w:val="A6A6A6" w:themeColor="background1" w:themeShade="A6"/>
                <w:sz w:val="18"/>
                <w:szCs w:val="18"/>
              </w:rPr>
              <w:t xml:space="preserve">DA/NE, izpolni se samo za </w:t>
            </w:r>
            <w:proofErr w:type="spellStart"/>
            <w:r w:rsidR="00770AF4"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 w:rsidR="00770AF4"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="00770AF4"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166" w:type="dxa"/>
            <w:vAlign w:val="center"/>
          </w:tcPr>
          <w:p w14:paraId="587483B9" w14:textId="71D7AFC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B00FD">
              <w:rPr>
                <w:sz w:val="20"/>
                <w:szCs w:val="20"/>
              </w:rPr>
              <w:t>otrditev</w:t>
            </w:r>
          </w:p>
          <w:p w14:paraId="08EE428D" w14:textId="77777777" w:rsidR="00D3552E" w:rsidRPr="005B00FD" w:rsidRDefault="00D3552E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770AF4" w:rsidRPr="005B00FD" w14:paraId="392A5A52" w14:textId="77777777" w:rsidTr="00770AF4">
        <w:trPr>
          <w:trHeight w:val="273"/>
        </w:trPr>
        <w:tc>
          <w:tcPr>
            <w:tcW w:w="1820" w:type="dxa"/>
            <w:vAlign w:val="center"/>
          </w:tcPr>
          <w:p w14:paraId="24C3AE8B" w14:textId="77777777" w:rsidR="00770AF4" w:rsidRPr="005B00FD" w:rsidRDefault="00770AF4" w:rsidP="00770AF4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927" w:type="dxa"/>
          </w:tcPr>
          <w:p w14:paraId="020BE025" w14:textId="77777777" w:rsidR="00770AF4" w:rsidRPr="005B00FD" w:rsidRDefault="00770AF4" w:rsidP="00770AF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3812886" w14:textId="77777777" w:rsidR="00770AF4" w:rsidRPr="005B00FD" w:rsidRDefault="00770AF4" w:rsidP="00770AF4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FC6CEE" w14:textId="77777777" w:rsidR="00770AF4" w:rsidRPr="005B00FD" w:rsidRDefault="00770AF4" w:rsidP="00770AF4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D9D9D9" w:themeFill="background1" w:themeFillShade="D9"/>
          </w:tcPr>
          <w:p w14:paraId="6AEBAE8A" w14:textId="77777777" w:rsidR="00770AF4" w:rsidRPr="005B00FD" w:rsidRDefault="00770AF4" w:rsidP="00770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shd w:val="clear" w:color="auto" w:fill="D9D9D9" w:themeFill="background1" w:themeFillShade="D9"/>
          </w:tcPr>
          <w:p w14:paraId="6E93DA4B" w14:textId="77777777" w:rsidR="00770AF4" w:rsidRPr="005B00FD" w:rsidRDefault="00770AF4" w:rsidP="00770AF4">
            <w:pPr>
              <w:rPr>
                <w:sz w:val="20"/>
                <w:szCs w:val="20"/>
              </w:rPr>
            </w:pPr>
          </w:p>
        </w:tc>
      </w:tr>
      <w:tr w:rsidR="00D3552E" w:rsidRPr="005B00FD" w14:paraId="571A450D" w14:textId="77777777" w:rsidTr="00770AF4">
        <w:trPr>
          <w:trHeight w:val="277"/>
        </w:trPr>
        <w:tc>
          <w:tcPr>
            <w:tcW w:w="1820" w:type="dxa"/>
            <w:vAlign w:val="center"/>
          </w:tcPr>
          <w:p w14:paraId="28D7C4FF" w14:textId="3E0D6069" w:rsidR="00D3552E" w:rsidRPr="005B00FD" w:rsidRDefault="00D3552E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927" w:type="dxa"/>
          </w:tcPr>
          <w:p w14:paraId="78AD2FD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04CFA2CF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A59A18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14:paraId="68155BB7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shd w:val="clear" w:color="auto" w:fill="auto"/>
          </w:tcPr>
          <w:p w14:paraId="166C62E2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381A3FC4" w14:textId="77777777" w:rsidTr="00770AF4">
        <w:trPr>
          <w:trHeight w:val="267"/>
        </w:trPr>
        <w:tc>
          <w:tcPr>
            <w:tcW w:w="1820" w:type="dxa"/>
            <w:vAlign w:val="center"/>
          </w:tcPr>
          <w:p w14:paraId="25D7F278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927" w:type="dxa"/>
          </w:tcPr>
          <w:p w14:paraId="687DAAE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E5877FC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12FFD93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14:paraId="7C3CBE3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166" w:type="dxa"/>
          </w:tcPr>
          <w:p w14:paraId="415A166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D3552E">
        <w:trPr>
          <w:trHeight w:val="363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r w:rsidR="000F46A4">
        <w:rPr>
          <w:rFonts w:cs="Arial"/>
          <w:sz w:val="18"/>
          <w:szCs w:val="18"/>
        </w:rPr>
        <w:t>,</w:t>
      </w:r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  <w:bookmarkStart w:id="0" w:name="_GoBack"/>
      <w:bookmarkEnd w:id="0"/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8C493" w14:textId="77777777" w:rsidR="0007071C" w:rsidRDefault="0007071C">
      <w:r>
        <w:separator/>
      </w:r>
    </w:p>
  </w:endnote>
  <w:endnote w:type="continuationSeparator" w:id="0">
    <w:p w14:paraId="269D46F8" w14:textId="77777777" w:rsidR="0007071C" w:rsidRDefault="0007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9A0E" w14:textId="77777777" w:rsidR="0007071C" w:rsidRDefault="0007071C">
      <w:r>
        <w:separator/>
      </w:r>
    </w:p>
  </w:footnote>
  <w:footnote w:type="continuationSeparator" w:id="0">
    <w:p w14:paraId="24608204" w14:textId="77777777" w:rsidR="0007071C" w:rsidRDefault="0007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1696EBE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7071C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36A50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A129A"/>
    <w:rsid w:val="004A50ED"/>
    <w:rsid w:val="004B065E"/>
    <w:rsid w:val="004B107C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3A51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1C82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0AF4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16F5F"/>
    <w:rsid w:val="009302D9"/>
    <w:rsid w:val="00934496"/>
    <w:rsid w:val="00941B2D"/>
    <w:rsid w:val="00945B2B"/>
    <w:rsid w:val="00945FC2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5A8B"/>
    <w:rsid w:val="00AA66F3"/>
    <w:rsid w:val="00AB107F"/>
    <w:rsid w:val="00AB1522"/>
    <w:rsid w:val="00AB3346"/>
    <w:rsid w:val="00AB4674"/>
    <w:rsid w:val="00AB50F6"/>
    <w:rsid w:val="00AB6E0A"/>
    <w:rsid w:val="00AB7603"/>
    <w:rsid w:val="00AC72E5"/>
    <w:rsid w:val="00AC7641"/>
    <w:rsid w:val="00AD3618"/>
    <w:rsid w:val="00AD6FF6"/>
    <w:rsid w:val="00AE5E9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08EE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33A4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0BEB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D95D3E-85EA-4D15-BEC4-4D80FA3E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4</cp:revision>
  <cp:lastPrinted>2024-03-14T11:41:00Z</cp:lastPrinted>
  <dcterms:created xsi:type="dcterms:W3CDTF">2025-08-08T08:02:00Z</dcterms:created>
  <dcterms:modified xsi:type="dcterms:W3CDTF">2025-08-11T06:39:00Z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